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3BEC449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041EF">
        <w:rPr>
          <w:b/>
          <w:i/>
          <w:noProof/>
          <w:sz w:val="28"/>
        </w:rPr>
        <w:t>21</w:t>
      </w:r>
      <w:r w:rsidR="006041EF">
        <w:rPr>
          <w:b/>
          <w:i/>
          <w:noProof/>
          <w:sz w:val="28"/>
        </w:rPr>
        <w:t>2618</w:t>
      </w:r>
    </w:p>
    <w:p w14:paraId="6AB3CC44" w14:textId="43C546D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8F265A">
        <w:rPr>
          <w:b/>
          <w:noProof/>
          <w:sz w:val="24"/>
        </w:rPr>
        <w:t xml:space="preserve">        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09B30D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265A" w:rsidRPr="008F265A">
        <w:rPr>
          <w:rFonts w:ascii="Arial" w:hAnsi="Arial" w:hint="eastAsia"/>
          <w:b/>
          <w:lang w:val="en-US"/>
        </w:rPr>
        <w:t>Location</w:t>
      </w:r>
      <w:r w:rsidR="008F265A" w:rsidRPr="008F265A">
        <w:rPr>
          <w:rFonts w:ascii="Arial" w:hAnsi="Arial"/>
          <w:b/>
          <w:lang w:val="en-US"/>
        </w:rPr>
        <w:t xml:space="preserve"> Information Veracity and Location Tracking Authorisation procedures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406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</w:t>
      </w:r>
      <w:bookmarkStart w:id="0" w:name="_GoBack"/>
      <w:bookmarkEnd w:id="0"/>
      <w:r w:rsidR="00EF65DD">
        <w:rPr>
          <w:b/>
          <w:i/>
        </w:rPr>
        <w:t>mative text</w:t>
      </w:r>
    </w:p>
    <w:p w14:paraId="6BA3C9F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51D9D36" w14:textId="40C57EF7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406262">
        <w:t>TS 33.256</w:t>
      </w:r>
    </w:p>
    <w:p w14:paraId="0FA84C65" w14:textId="77777777" w:rsidR="00C022E3" w:rsidRDefault="00C022E3">
      <w:pPr>
        <w:pStyle w:val="1"/>
      </w:pPr>
      <w:r>
        <w:t>3</w:t>
      </w:r>
      <w:r>
        <w:tab/>
        <w:t>Rationale</w:t>
      </w:r>
    </w:p>
    <w:p w14:paraId="14BED304" w14:textId="06FD5C2B" w:rsidR="0082005D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671B57">
        <w:rPr>
          <w:lang w:eastAsia="zh-CN"/>
        </w:rPr>
        <w:t>to add the l</w:t>
      </w:r>
      <w:r w:rsidR="0082005D" w:rsidRPr="004C3FCD">
        <w:t>ocation information veracity and location tracking authorization</w:t>
      </w:r>
      <w:r w:rsidR="00671B57">
        <w:t xml:space="preserve"> procedures to the UAV TS 33.256</w:t>
      </w:r>
      <w:r w:rsidR="00406262">
        <w:t xml:space="preserve"> [1]</w:t>
      </w:r>
      <w:r w:rsidR="00671B57">
        <w:t>.</w:t>
      </w:r>
    </w:p>
    <w:p w14:paraId="3254CDD9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37A7557" w14:textId="6D73928C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bookmarkStart w:id="1" w:name="_Toc72825761"/>
      <w:r w:rsidRPr="007B4E5D">
        <w:rPr>
          <w:rFonts w:cs="Arial"/>
          <w:noProof/>
          <w:sz w:val="24"/>
          <w:szCs w:val="24"/>
        </w:rPr>
        <w:t>***</w:t>
      </w:r>
      <w:r w:rsidR="004707B7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BEGINNING OF 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586044">
        <w:rPr>
          <w:rFonts w:cs="Arial"/>
          <w:noProof/>
          <w:sz w:val="24"/>
          <w:szCs w:val="24"/>
          <w:highlight w:val="yellow"/>
        </w:rPr>
        <w:t>(all text new)</w:t>
      </w:r>
      <w:r w:rsidR="004707B7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2939834E" w14:textId="0FCB4FF3" w:rsidR="00586044" w:rsidRPr="001B0767" w:rsidRDefault="000846C4" w:rsidP="00586044">
      <w:pPr>
        <w:pStyle w:val="3"/>
      </w:pPr>
      <w:bookmarkStart w:id="2" w:name="_Toc73974983"/>
      <w:r w:rsidRPr="00D24A48">
        <w:rPr>
          <w:highlight w:val="yellow"/>
          <w:lang w:val="en-US"/>
        </w:rPr>
        <w:t>X</w:t>
      </w:r>
      <w:r w:rsidR="00586044" w:rsidRPr="00D24A48">
        <w:rPr>
          <w:highlight w:val="yellow"/>
          <w:lang w:val="en-US"/>
        </w:rPr>
        <w:t>.</w:t>
      </w:r>
      <w:r w:rsidR="001B0767">
        <w:rPr>
          <w:highlight w:val="yellow"/>
          <w:lang w:val="en-US"/>
        </w:rPr>
        <w:t>Y</w:t>
      </w:r>
      <w:r w:rsidR="00586044" w:rsidRPr="00D24A48">
        <w:rPr>
          <w:lang w:val="en-US"/>
        </w:rPr>
        <w:tab/>
      </w:r>
      <w:bookmarkEnd w:id="2"/>
      <w:r w:rsidR="00F67A9B">
        <w:rPr>
          <w:rFonts w:hint="eastAsia"/>
          <w:lang w:val="en-US" w:eastAsia="zh-CN"/>
        </w:rPr>
        <w:t>Location</w:t>
      </w:r>
      <w:r w:rsidR="001B0767">
        <w:rPr>
          <w:lang w:val="en-US" w:eastAsia="zh-CN"/>
        </w:rPr>
        <w:t xml:space="preserve"> Information</w:t>
      </w:r>
      <w:r w:rsidR="001B0767">
        <w:rPr>
          <w:lang w:eastAsia="zh-CN"/>
        </w:rPr>
        <w:t xml:space="preserve"> Veracity and Location Tracking Authorisation</w:t>
      </w:r>
    </w:p>
    <w:p w14:paraId="64D6473C" w14:textId="69B6BD36" w:rsidR="00D24A48" w:rsidRPr="00F67A9B" w:rsidRDefault="00D24A48" w:rsidP="00D24A48">
      <w:pPr>
        <w:rPr>
          <w:rFonts w:ascii="Arial" w:hAnsi="Arial" w:cs="Arial"/>
          <w:sz w:val="24"/>
          <w:szCs w:val="24"/>
        </w:rPr>
      </w:pPr>
      <w:r w:rsidRPr="00105B4D">
        <w:rPr>
          <w:rFonts w:ascii="Arial" w:hAnsi="Arial" w:cs="Arial"/>
          <w:sz w:val="24"/>
          <w:szCs w:val="24"/>
          <w:highlight w:val="yellow"/>
          <w:lang w:val="en-US"/>
        </w:rPr>
        <w:t>X.</w:t>
      </w:r>
      <w:r w:rsidR="001B0767">
        <w:rPr>
          <w:rFonts w:ascii="Arial" w:hAnsi="Arial" w:cs="Arial"/>
          <w:sz w:val="24"/>
          <w:szCs w:val="24"/>
          <w:highlight w:val="yellow"/>
          <w:lang w:val="en-US"/>
        </w:rPr>
        <w:t>Y</w:t>
      </w:r>
      <w:r w:rsidRPr="00105B4D">
        <w:rPr>
          <w:rFonts w:ascii="Arial" w:hAnsi="Arial" w:cs="Arial"/>
          <w:sz w:val="24"/>
          <w:szCs w:val="24"/>
          <w:highlight w:val="yellow"/>
          <w:lang w:val="en-US"/>
        </w:rPr>
        <w:t>.1</w:t>
      </w:r>
      <w:r w:rsidRPr="00D24A48">
        <w:rPr>
          <w:rFonts w:ascii="Arial" w:hAnsi="Arial" w:cs="Arial"/>
          <w:sz w:val="24"/>
          <w:szCs w:val="24"/>
          <w:lang w:val="en-US"/>
        </w:rPr>
        <w:tab/>
      </w:r>
      <w:r w:rsidR="00F67A9B">
        <w:rPr>
          <w:rFonts w:ascii="Arial" w:hAnsi="Arial" w:cs="Arial"/>
          <w:sz w:val="24"/>
          <w:szCs w:val="24"/>
          <w:lang w:val="en-US"/>
        </w:rPr>
        <w:t>Location</w:t>
      </w:r>
      <w:r w:rsidR="001B0767">
        <w:rPr>
          <w:rFonts w:ascii="Arial" w:hAnsi="Arial" w:cs="Arial"/>
          <w:sz w:val="24"/>
          <w:szCs w:val="24"/>
          <w:lang w:val="en-US"/>
        </w:rPr>
        <w:t xml:space="preserve"> information veracity and location tracking authorization in 5GS</w:t>
      </w:r>
    </w:p>
    <w:p w14:paraId="337DD423" w14:textId="2274140E" w:rsidR="00D32EB0" w:rsidRDefault="00A256C2" w:rsidP="00A256C2">
      <w:r w:rsidRPr="00FC1BBE">
        <w:rPr>
          <w:lang w:eastAsia="ja-JP"/>
        </w:rPr>
        <w:t>USS</w:t>
      </w:r>
      <w:r>
        <w:rPr>
          <w:lang w:eastAsia="ja-JP"/>
        </w:rPr>
        <w:t xml:space="preserve"> may</w:t>
      </w:r>
      <w:r w:rsidRPr="00FC1BBE">
        <w:rPr>
          <w:lang w:eastAsia="ja-JP"/>
        </w:rPr>
        <w:t xml:space="preserve"> receive the location information which is reported by </w:t>
      </w:r>
      <w:r>
        <w:rPr>
          <w:lang w:eastAsia="ja-JP"/>
        </w:rPr>
        <w:t>UAV</w:t>
      </w:r>
      <w:r w:rsidRPr="00FC1BBE">
        <w:rPr>
          <w:lang w:eastAsia="ja-JP"/>
        </w:rPr>
        <w:t xml:space="preserve"> vi</w:t>
      </w:r>
      <w:r>
        <w:rPr>
          <w:lang w:eastAsia="ja-JP"/>
        </w:rPr>
        <w:t xml:space="preserve">a the application layer. The </w:t>
      </w:r>
      <w:r w:rsidRPr="00FC1BBE">
        <w:rPr>
          <w:lang w:eastAsia="ja-JP"/>
        </w:rPr>
        <w:t>USS</w:t>
      </w:r>
      <w:r>
        <w:rPr>
          <w:lang w:eastAsia="ja-JP"/>
        </w:rPr>
        <w:t xml:space="preserve"> may</w:t>
      </w:r>
      <w:r w:rsidRPr="00FC1BBE">
        <w:rPr>
          <w:lang w:eastAsia="ja-JP"/>
        </w:rPr>
        <w:t xml:space="preserve"> decide to check and verify the location information</w:t>
      </w:r>
      <w:r>
        <w:t xml:space="preserve"> in order to prevent spoofed and forged location information. </w:t>
      </w:r>
      <w:r w:rsidRPr="00FC1BBE">
        <w:rPr>
          <w:lang w:eastAsia="zh-CN"/>
        </w:rPr>
        <w:t xml:space="preserve">The location result from 5GS </w:t>
      </w:r>
      <w:r>
        <w:rPr>
          <w:lang w:eastAsia="zh-CN"/>
        </w:rPr>
        <w:t>helps</w:t>
      </w:r>
      <w:r w:rsidRPr="00FC1BBE">
        <w:rPr>
          <w:lang w:eastAsia="zh-CN"/>
        </w:rPr>
        <w:t xml:space="preserve"> to verify the location information reported from </w:t>
      </w:r>
      <w:r>
        <w:rPr>
          <w:lang w:eastAsia="zh-CN"/>
        </w:rPr>
        <w:t>UAV</w:t>
      </w:r>
      <w:r w:rsidRPr="00FC1BBE">
        <w:rPr>
          <w:lang w:eastAsia="zh-CN"/>
        </w:rPr>
        <w:t xml:space="preserve"> side.</w:t>
      </w:r>
      <w:r>
        <w:rPr>
          <w:lang w:eastAsia="zh-CN"/>
        </w:rPr>
        <w:t xml:space="preserve"> </w:t>
      </w:r>
      <w:r w:rsidR="008630C4">
        <w:t xml:space="preserve">5GS provides network-based location information by utilising the Location Services (LCS) </w:t>
      </w:r>
      <w:r>
        <w:t xml:space="preserve">supported by AMF or GMLC </w:t>
      </w:r>
      <w:r w:rsidR="008630C4">
        <w:t>as specified in TS 23.273</w:t>
      </w:r>
      <w:r w:rsidR="006C4D7B">
        <w:t xml:space="preserve"> [</w:t>
      </w:r>
      <w:r w:rsidR="0075553D" w:rsidRPr="00A256C2">
        <w:rPr>
          <w:highlight w:val="yellow"/>
        </w:rPr>
        <w:t>xx</w:t>
      </w:r>
      <w:r w:rsidR="006C4D7B">
        <w:t>]</w:t>
      </w:r>
      <w:r>
        <w:t xml:space="preserve"> and 23.502 [</w:t>
      </w:r>
      <w:r w:rsidRPr="00A256C2">
        <w:rPr>
          <w:highlight w:val="yellow"/>
        </w:rPr>
        <w:t>yy</w:t>
      </w:r>
      <w:r>
        <w:t>], and the detailed procedures of location information veracity and location tracking authorisation are desctibed below</w:t>
      </w:r>
      <w:r w:rsidR="00D32EB0">
        <w:t xml:space="preserve">. </w:t>
      </w:r>
    </w:p>
    <w:p w14:paraId="38D2F704" w14:textId="40D762AD" w:rsidR="00A65C53" w:rsidRDefault="00A5160A" w:rsidP="00A65C53">
      <w:pPr>
        <w:jc w:val="center"/>
      </w:pPr>
      <w:r>
        <w:rPr>
          <w:noProof/>
          <w:lang w:eastAsia="zh-CN"/>
        </w:rPr>
        <w:drawing>
          <wp:inline distT="0" distB="0" distL="0" distR="0" wp14:anchorId="166C960D" wp14:editId="2485ECBA">
            <wp:extent cx="4757420" cy="2030730"/>
            <wp:effectExtent l="0" t="0" r="50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0DBED" w14:textId="4007B0D9" w:rsidR="00A65C53" w:rsidRPr="00E73A14" w:rsidRDefault="00A65C53" w:rsidP="00A65C53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E73A14">
        <w:rPr>
          <w:rFonts w:ascii="Arial" w:hAnsi="Arial"/>
          <w:b/>
        </w:rPr>
        <w:t xml:space="preserve">Figure </w:t>
      </w:r>
      <w:r w:rsidR="00050636">
        <w:rPr>
          <w:rFonts w:ascii="Arial" w:hAnsi="Arial"/>
          <w:b/>
        </w:rPr>
        <w:t>X.Y.1-1</w:t>
      </w:r>
      <w:r w:rsidRPr="00E73A14">
        <w:rPr>
          <w:rFonts w:ascii="Arial" w:hAnsi="Arial"/>
          <w:b/>
        </w:rPr>
        <w:t xml:space="preserve">: </w:t>
      </w:r>
      <w:r w:rsidR="00050636" w:rsidRPr="00050636">
        <w:rPr>
          <w:rFonts w:ascii="Arial" w:hAnsi="Arial"/>
          <w:b/>
        </w:rPr>
        <w:t>location information veracity and location tracking authorisation in 5GS</w:t>
      </w:r>
    </w:p>
    <w:bookmarkEnd w:id="1"/>
    <w:p w14:paraId="59733665" w14:textId="03840C15" w:rsidR="00A65C53" w:rsidRPr="00E73A14" w:rsidRDefault="00A65C53" w:rsidP="00A65C53">
      <w:r w:rsidRPr="00E73A14">
        <w:t>Step 1-3 shows the procedure for the USS to obtai</w:t>
      </w:r>
      <w:r w:rsidR="00BD2D6D">
        <w:t xml:space="preserve">n a network-based location for </w:t>
      </w:r>
      <w:r w:rsidRPr="00E73A14">
        <w:t>UAV</w:t>
      </w:r>
      <w:r w:rsidR="00BD2D6D">
        <w:t>(s)</w:t>
      </w:r>
      <w:r w:rsidRPr="00E73A14">
        <w:t>.</w:t>
      </w:r>
    </w:p>
    <w:p w14:paraId="33FA9D27" w14:textId="00D16355" w:rsidR="00A65C53" w:rsidRPr="00E73A14" w:rsidRDefault="00544740" w:rsidP="00A65C53">
      <w:pPr>
        <w:ind w:left="568" w:hanging="284"/>
        <w:rPr>
          <w:lang w:eastAsia="zh-CN"/>
        </w:rPr>
      </w:pPr>
      <w:r>
        <w:t>1.</w:t>
      </w:r>
      <w:r w:rsidRPr="00544740">
        <w:t xml:space="preserve"> </w:t>
      </w:r>
      <w:r w:rsidRPr="00E73A14">
        <w:tab/>
      </w:r>
      <w:r w:rsidR="00A65C53" w:rsidRPr="00E73A14">
        <w:t xml:space="preserve">The USS sends the location request to </w:t>
      </w:r>
      <w:r w:rsidR="00F42553">
        <w:rPr>
          <w:lang w:val="en-US"/>
        </w:rPr>
        <w:t>UAS NF/NEF</w:t>
      </w:r>
      <w:r w:rsidR="00A65C53" w:rsidRPr="00E73A14">
        <w:t xml:space="preserve"> to request the UAV location</w:t>
      </w:r>
      <w:r w:rsidR="00F42553">
        <w:t xml:space="preserve"> or presence</w:t>
      </w:r>
      <w:r w:rsidR="00A65C53" w:rsidRPr="00E73A14">
        <w:t xml:space="preserve"> from network. </w:t>
      </w:r>
      <w:r w:rsidR="00F42553">
        <w:t xml:space="preserve">The location request includes the GPSI of the UAV to request the location information or presence about an individual UE, or a geographic area when trying to find the information of all UAVs in an area. </w:t>
      </w:r>
      <w:r w:rsidR="00F42553" w:rsidRPr="00FC1BBE">
        <w:t xml:space="preserve">The LCS request also </w:t>
      </w:r>
      <w:r w:rsidR="00F42553">
        <w:t>indicate</w:t>
      </w:r>
      <w:r w:rsidR="00243F34">
        <w:t>s</w:t>
      </w:r>
      <w:r w:rsidR="00F42553" w:rsidRPr="00FC1BBE">
        <w:t xml:space="preserve"> the 5GS to select the</w:t>
      </w:r>
      <w:r w:rsidR="00962D98">
        <w:t xml:space="preserve"> positioning</w:t>
      </w:r>
      <w:r w:rsidR="00243F34">
        <w:t xml:space="preserve"> method</w:t>
      </w:r>
      <w:r w:rsidR="00133D73">
        <w:t xml:space="preserve"> with high reliability</w:t>
      </w:r>
      <w:r w:rsidR="00243F34">
        <w:t>.</w:t>
      </w:r>
    </w:p>
    <w:p w14:paraId="6DAE67E5" w14:textId="1CBB07B5" w:rsidR="00544740" w:rsidRPr="00FC1BBE" w:rsidRDefault="00A65C53" w:rsidP="00544740">
      <w:pPr>
        <w:ind w:left="568" w:hanging="284"/>
      </w:pPr>
      <w:r w:rsidRPr="00E73A14">
        <w:lastRenderedPageBreak/>
        <w:t>2.</w:t>
      </w:r>
      <w:r w:rsidRPr="00E73A14">
        <w:tab/>
      </w:r>
      <w:r w:rsidR="001E79ED">
        <w:t xml:space="preserve">The UAS NF/NEF first verifies the request in step 1 is authorised by checking whether the identifier of the USS </w:t>
      </w:r>
      <w:r w:rsidR="004B6AB5">
        <w:t xml:space="preserve">sending the request matches the previously associated mapping between </w:t>
      </w:r>
      <w:r w:rsidR="001E79ED" w:rsidRPr="00365A36">
        <w:rPr>
          <w:lang w:eastAsia="zh-CN"/>
        </w:rPr>
        <w:t xml:space="preserve">the </w:t>
      </w:r>
      <w:r w:rsidR="001E79ED">
        <w:rPr>
          <w:lang w:eastAsia="zh-CN"/>
        </w:rPr>
        <w:t>GPSI</w:t>
      </w:r>
      <w:r w:rsidR="001E79ED" w:rsidRPr="00365A36">
        <w:rPr>
          <w:lang w:eastAsia="zh-CN"/>
        </w:rPr>
        <w:t xml:space="preserve"> and </w:t>
      </w:r>
      <w:r w:rsidR="001E79ED">
        <w:t xml:space="preserve">the </w:t>
      </w:r>
      <w:r w:rsidR="001E79ED" w:rsidRPr="00365A36">
        <w:t>USS identifier</w:t>
      </w:r>
      <w:r w:rsidR="004B6AB5">
        <w:t>.</w:t>
      </w:r>
      <w:r w:rsidR="00544740">
        <w:t xml:space="preserve"> The UAS NF/NEF </w:t>
      </w:r>
      <w:r w:rsidRPr="00E73A14">
        <w:t xml:space="preserve">gets the </w:t>
      </w:r>
      <w:r w:rsidRPr="0065799E">
        <w:t xml:space="preserve">relevant </w:t>
      </w:r>
      <w:r w:rsidRPr="00E73A14">
        <w:t>UAV</w:t>
      </w:r>
      <w:r>
        <w:t>(s)</w:t>
      </w:r>
      <w:r w:rsidRPr="00E73A14">
        <w:t xml:space="preserve"> location</w:t>
      </w:r>
      <w:r w:rsidR="00544740">
        <w:t xml:space="preserve"> information</w:t>
      </w:r>
      <w:r w:rsidR="00EE561F">
        <w:t xml:space="preserve"> or presence</w:t>
      </w:r>
      <w:r w:rsidRPr="00E73A14">
        <w:t xml:space="preserve"> from AMF or GMLC by the current location services supported by AMF or GMLC</w:t>
      </w:r>
      <w:r w:rsidR="00544740">
        <w:t xml:space="preserve"> if passes the above authorisation check</w:t>
      </w:r>
      <w:r w:rsidRPr="00E73A14">
        <w:t>.</w:t>
      </w:r>
      <w:r w:rsidR="00544740">
        <w:t xml:space="preserve"> On the condition of the location services </w:t>
      </w:r>
      <w:r w:rsidR="00133D73">
        <w:t>provided</w:t>
      </w:r>
      <w:r w:rsidR="00544740">
        <w:t xml:space="preserve"> by </w:t>
      </w:r>
      <w:r w:rsidR="00544740" w:rsidRPr="00FC1BBE">
        <w:rPr>
          <w:rFonts w:hint="eastAsia"/>
          <w:lang w:eastAsia="zh-CN"/>
        </w:rPr>
        <w:t>G</w:t>
      </w:r>
      <w:r w:rsidR="00544740">
        <w:rPr>
          <w:lang w:eastAsia="zh-CN"/>
        </w:rPr>
        <w:t xml:space="preserve">MLC, </w:t>
      </w:r>
      <w:r w:rsidR="004A64DB">
        <w:rPr>
          <w:lang w:eastAsia="zh-CN"/>
        </w:rPr>
        <w:t>the GMLC indicate</w:t>
      </w:r>
      <w:r w:rsidR="00133D73">
        <w:rPr>
          <w:lang w:eastAsia="zh-CN"/>
        </w:rPr>
        <w:t>s LMF</w:t>
      </w:r>
      <w:r w:rsidR="004A64DB">
        <w:rPr>
          <w:lang w:eastAsia="zh-CN"/>
        </w:rPr>
        <w:t xml:space="preserve"> to </w:t>
      </w:r>
      <w:r w:rsidR="00544740" w:rsidRPr="00FC1BBE">
        <w:rPr>
          <w:lang w:eastAsia="ja-JP"/>
        </w:rPr>
        <w:t>select Network Assisted Positioning method</w:t>
      </w:r>
      <w:r w:rsidR="00544740">
        <w:rPr>
          <w:lang w:eastAsia="ja-JP"/>
        </w:rPr>
        <w:t xml:space="preserve"> which </w:t>
      </w:r>
      <w:r w:rsidR="00544740" w:rsidRPr="00FC1BBE">
        <w:rPr>
          <w:lang w:eastAsia="ja-JP"/>
        </w:rPr>
        <w:t>relies on the location</w:t>
      </w:r>
      <w:r w:rsidR="00406D58">
        <w:rPr>
          <w:lang w:eastAsia="ja-JP"/>
        </w:rPr>
        <w:t xml:space="preserve"> measurement from NG-RAN nodes.</w:t>
      </w:r>
    </w:p>
    <w:p w14:paraId="663AAA3A" w14:textId="24966333" w:rsidR="00997C56" w:rsidRPr="00262C35" w:rsidRDefault="00A65C53" w:rsidP="00EE561F">
      <w:pPr>
        <w:ind w:left="568" w:hanging="284"/>
      </w:pPr>
      <w:r w:rsidRPr="00E73A14">
        <w:t>3.</w:t>
      </w:r>
      <w:r w:rsidRPr="00E73A14">
        <w:tab/>
      </w:r>
      <w:r w:rsidR="00EE561F">
        <w:t xml:space="preserve">The UAS NF/NEF provides the UAV(s) location information or presence to the USS. </w:t>
      </w:r>
      <w:r w:rsidRPr="00E73A14">
        <w:t>USS</w:t>
      </w:r>
      <w:r w:rsidR="00EE561F" w:rsidRPr="00EE561F">
        <w:rPr>
          <w:lang w:eastAsia="ja-JP"/>
        </w:rPr>
        <w:t xml:space="preserve"> </w:t>
      </w:r>
      <w:r w:rsidR="00EE561F" w:rsidRPr="00FC1BBE">
        <w:rPr>
          <w:lang w:eastAsia="ja-JP"/>
        </w:rPr>
        <w:t>may make decisions to control the UAV</w:t>
      </w:r>
      <w:r w:rsidR="00EE561F">
        <w:rPr>
          <w:lang w:eastAsia="ja-JP"/>
        </w:rPr>
        <w:t xml:space="preserve"> based on the</w:t>
      </w:r>
      <w:r w:rsidR="00EE561F" w:rsidRPr="00FC1BBE">
        <w:rPr>
          <w:lang w:eastAsia="ja-JP"/>
        </w:rPr>
        <w:t xml:space="preserve"> result</w:t>
      </w:r>
      <w:r w:rsidR="00EE561F" w:rsidRPr="00E73A14">
        <w:t xml:space="preserve"> </w:t>
      </w:r>
      <w:r w:rsidRPr="00E73A14">
        <w:t>output received</w:t>
      </w:r>
      <w:r w:rsidR="00EE561F">
        <w:t xml:space="preserve"> from UAS NF/NEF</w:t>
      </w:r>
      <w:r w:rsidRPr="00E73A14">
        <w:t>.</w:t>
      </w:r>
    </w:p>
    <w:p w14:paraId="65576DC8" w14:textId="4A3180C8" w:rsidR="00997C56" w:rsidRDefault="00997C56" w:rsidP="008A49F4">
      <w:pPr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="004707B7">
        <w:rPr>
          <w:rFonts w:cs="Arial"/>
          <w:noProof/>
          <w:sz w:val="24"/>
          <w:szCs w:val="24"/>
        </w:rPr>
        <w:t xml:space="preserve"> </w:t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</w:t>
      </w:r>
      <w:r w:rsidR="005163DD">
        <w:rPr>
          <w:rFonts w:cs="Arial"/>
          <w:noProof/>
          <w:sz w:val="24"/>
          <w:szCs w:val="24"/>
        </w:rPr>
        <w:t>the 1</w:t>
      </w:r>
      <w:r w:rsidR="005163DD" w:rsidRPr="005163DD">
        <w:rPr>
          <w:rFonts w:cs="Arial"/>
          <w:noProof/>
          <w:sz w:val="24"/>
          <w:szCs w:val="24"/>
          <w:vertAlign w:val="superscript"/>
        </w:rPr>
        <w:t>st</w:t>
      </w:r>
      <w:r w:rsidR="005163DD">
        <w:rPr>
          <w:rFonts w:cs="Arial"/>
          <w:noProof/>
          <w:sz w:val="24"/>
          <w:szCs w:val="24"/>
        </w:rPr>
        <w:t xml:space="preserve"> CHANGE</w:t>
      </w:r>
      <w:r w:rsidR="004707B7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453B1BBF" w14:textId="68C02097" w:rsidR="005163DD" w:rsidRDefault="005163DD" w:rsidP="005163DD">
      <w:pPr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 xml:space="preserve"> START</w:t>
      </w:r>
      <w:r w:rsidRPr="007B4E5D">
        <w:rPr>
          <w:rFonts w:cs="Arial"/>
          <w:noProof/>
          <w:sz w:val="24"/>
          <w:szCs w:val="24"/>
        </w:rPr>
        <w:t xml:space="preserve"> OF </w:t>
      </w:r>
      <w:r>
        <w:rPr>
          <w:rFonts w:cs="Arial"/>
          <w:noProof/>
          <w:sz w:val="24"/>
          <w:szCs w:val="24"/>
        </w:rPr>
        <w:t>2</w:t>
      </w:r>
      <w:r w:rsidRPr="005163DD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CHANGE </w:t>
      </w:r>
      <w:r w:rsidRPr="00586044">
        <w:rPr>
          <w:rFonts w:cs="Arial"/>
          <w:noProof/>
          <w:sz w:val="24"/>
          <w:szCs w:val="24"/>
          <w:highlight w:val="yellow"/>
        </w:rPr>
        <w:t>(all text new)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283A8E11" w14:textId="77777777" w:rsidR="00213CD5" w:rsidRPr="00CA32B7" w:rsidRDefault="00213CD5" w:rsidP="00213CD5">
      <w:pPr>
        <w:pStyle w:val="1"/>
      </w:pPr>
      <w:bookmarkStart w:id="3" w:name="_Toc21087531"/>
      <w:bookmarkStart w:id="4" w:name="_Toc23326064"/>
      <w:bookmarkStart w:id="5" w:name="_Toc25934654"/>
      <w:bookmarkStart w:id="6" w:name="_Toc26337034"/>
      <w:bookmarkStart w:id="7" w:name="_Toc31114281"/>
      <w:bookmarkStart w:id="8" w:name="_Toc43392556"/>
      <w:bookmarkStart w:id="9" w:name="_Toc43475352"/>
      <w:bookmarkStart w:id="10" w:name="_Toc50558956"/>
      <w:bookmarkStart w:id="11" w:name="_Toc54940311"/>
      <w:bookmarkStart w:id="12" w:name="_Toc54952026"/>
      <w:bookmarkStart w:id="13" w:name="_Toc57233474"/>
      <w:bookmarkStart w:id="14" w:name="_Toc73974933"/>
      <w:r w:rsidRPr="00CA32B7">
        <w:t>2</w:t>
      </w:r>
      <w:r w:rsidRPr="00CA32B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968E562" w14:textId="77777777" w:rsidR="00213CD5" w:rsidRPr="00CA32B7" w:rsidRDefault="00213CD5" w:rsidP="00213CD5">
      <w:r w:rsidRPr="00CA32B7">
        <w:t>The following documents contain provisions which, through reference in this text, constitute provisions of the present document.</w:t>
      </w:r>
    </w:p>
    <w:p w14:paraId="7834DE2E" w14:textId="77777777" w:rsidR="00213CD5" w:rsidRPr="00CA32B7" w:rsidRDefault="00213CD5" w:rsidP="00213CD5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1F3C7509" w14:textId="77777777" w:rsidR="00213CD5" w:rsidRPr="00CA32B7" w:rsidRDefault="00213CD5" w:rsidP="00213CD5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6D62AA84" w14:textId="77777777" w:rsidR="00213CD5" w:rsidRPr="00CA32B7" w:rsidRDefault="00213CD5" w:rsidP="00213CD5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7D347865" w14:textId="4E4C4BDA" w:rsidR="00213CD5" w:rsidRPr="00CA32B7" w:rsidRDefault="00213CD5" w:rsidP="00213CD5">
      <w:pPr>
        <w:pStyle w:val="EX"/>
      </w:pPr>
      <w:r w:rsidRPr="00CA32B7">
        <w:t>[</w:t>
      </w:r>
      <w:r w:rsidRPr="00213CD5">
        <w:rPr>
          <w:highlight w:val="yellow"/>
        </w:rPr>
        <w:t>xx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32C24603" w14:textId="2E7C4144" w:rsidR="00213CD5" w:rsidRPr="00CA32B7" w:rsidRDefault="00213CD5" w:rsidP="00213CD5">
      <w:pPr>
        <w:pStyle w:val="EX"/>
      </w:pPr>
      <w:r w:rsidRPr="00CA32B7">
        <w:t>[</w:t>
      </w:r>
      <w:r w:rsidRPr="00213CD5">
        <w:rPr>
          <w:highlight w:val="yellow"/>
        </w:rPr>
        <w:t>yy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07A44C80" w14:textId="04929016" w:rsidR="005163DD" w:rsidRPr="00E122F4" w:rsidRDefault="005163DD" w:rsidP="005163DD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 xml:space="preserve"> END</w:t>
      </w:r>
      <w:r w:rsidRPr="007B4E5D">
        <w:rPr>
          <w:rFonts w:cs="Arial"/>
          <w:noProof/>
          <w:sz w:val="24"/>
          <w:szCs w:val="24"/>
        </w:rPr>
        <w:t xml:space="preserve"> OF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3F4495FF" w14:textId="77777777" w:rsidR="005163DD" w:rsidRPr="00E122F4" w:rsidRDefault="005163DD" w:rsidP="008A49F4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3EE2F" w14:textId="77777777" w:rsidR="006A7CAD" w:rsidRDefault="006A7CAD">
      <w:r>
        <w:separator/>
      </w:r>
    </w:p>
  </w:endnote>
  <w:endnote w:type="continuationSeparator" w:id="0">
    <w:p w14:paraId="4AD4728A" w14:textId="77777777" w:rsidR="006A7CAD" w:rsidRDefault="006A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B2B6F" w14:textId="77777777" w:rsidR="006A7CAD" w:rsidRDefault="006A7CAD">
      <w:r>
        <w:separator/>
      </w:r>
    </w:p>
  </w:footnote>
  <w:footnote w:type="continuationSeparator" w:id="0">
    <w:p w14:paraId="51E05ADC" w14:textId="77777777" w:rsidR="006A7CAD" w:rsidRDefault="006A7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0B0C10"/>
    <w:multiLevelType w:val="hybridMultilevel"/>
    <w:tmpl w:val="1E367214"/>
    <w:lvl w:ilvl="0" w:tplc="FB881D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18A3E8F"/>
    <w:multiLevelType w:val="hybridMultilevel"/>
    <w:tmpl w:val="A4E8E676"/>
    <w:lvl w:ilvl="0" w:tplc="8B360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1C59A2"/>
    <w:multiLevelType w:val="hybridMultilevel"/>
    <w:tmpl w:val="EEEC581C"/>
    <w:lvl w:ilvl="0" w:tplc="39BE797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2"/>
  </w:num>
  <w:num w:numId="9">
    <w:abstractNumId w:val="17"/>
  </w:num>
  <w:num w:numId="10">
    <w:abstractNumId w:val="21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9"/>
  </w:num>
  <w:num w:numId="22">
    <w:abstractNumId w:val="20"/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50636"/>
    <w:rsid w:val="00065115"/>
    <w:rsid w:val="00074722"/>
    <w:rsid w:val="000819D8"/>
    <w:rsid w:val="000846C4"/>
    <w:rsid w:val="000934A6"/>
    <w:rsid w:val="000A2C6C"/>
    <w:rsid w:val="000A4660"/>
    <w:rsid w:val="000D1B5B"/>
    <w:rsid w:val="0010401F"/>
    <w:rsid w:val="00105B4D"/>
    <w:rsid w:val="00112FC3"/>
    <w:rsid w:val="00133D73"/>
    <w:rsid w:val="00173FA3"/>
    <w:rsid w:val="00184B6F"/>
    <w:rsid w:val="001861E5"/>
    <w:rsid w:val="0019359F"/>
    <w:rsid w:val="001B0767"/>
    <w:rsid w:val="001B1652"/>
    <w:rsid w:val="001C3EC8"/>
    <w:rsid w:val="001D2BD4"/>
    <w:rsid w:val="001D6911"/>
    <w:rsid w:val="001E79ED"/>
    <w:rsid w:val="00201947"/>
    <w:rsid w:val="0020395B"/>
    <w:rsid w:val="002046CB"/>
    <w:rsid w:val="00204DC9"/>
    <w:rsid w:val="002062C0"/>
    <w:rsid w:val="00213CD5"/>
    <w:rsid w:val="00215130"/>
    <w:rsid w:val="00230002"/>
    <w:rsid w:val="00243F34"/>
    <w:rsid w:val="00244C9A"/>
    <w:rsid w:val="00247216"/>
    <w:rsid w:val="002539EB"/>
    <w:rsid w:val="00271CE3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6262"/>
    <w:rsid w:val="00406D58"/>
    <w:rsid w:val="0041143B"/>
    <w:rsid w:val="00440414"/>
    <w:rsid w:val="004558E9"/>
    <w:rsid w:val="0045777E"/>
    <w:rsid w:val="004707B7"/>
    <w:rsid w:val="00473DE9"/>
    <w:rsid w:val="00486862"/>
    <w:rsid w:val="00492423"/>
    <w:rsid w:val="004A64DB"/>
    <w:rsid w:val="004B3753"/>
    <w:rsid w:val="004B58C7"/>
    <w:rsid w:val="004B6AB5"/>
    <w:rsid w:val="004C31D2"/>
    <w:rsid w:val="004D55C2"/>
    <w:rsid w:val="00512D9B"/>
    <w:rsid w:val="005163DD"/>
    <w:rsid w:val="00517BAA"/>
    <w:rsid w:val="00521131"/>
    <w:rsid w:val="00527C0B"/>
    <w:rsid w:val="005410F6"/>
    <w:rsid w:val="00544740"/>
    <w:rsid w:val="005729C4"/>
    <w:rsid w:val="00586044"/>
    <w:rsid w:val="0059227B"/>
    <w:rsid w:val="005B0966"/>
    <w:rsid w:val="005B795D"/>
    <w:rsid w:val="006041EF"/>
    <w:rsid w:val="00613820"/>
    <w:rsid w:val="00652248"/>
    <w:rsid w:val="00657B80"/>
    <w:rsid w:val="00671B57"/>
    <w:rsid w:val="00675B3C"/>
    <w:rsid w:val="0069200F"/>
    <w:rsid w:val="0069495C"/>
    <w:rsid w:val="006A1A21"/>
    <w:rsid w:val="006A7985"/>
    <w:rsid w:val="006A7CAD"/>
    <w:rsid w:val="006B279A"/>
    <w:rsid w:val="006B315B"/>
    <w:rsid w:val="006C4D7B"/>
    <w:rsid w:val="006C78BD"/>
    <w:rsid w:val="006D340A"/>
    <w:rsid w:val="007006F2"/>
    <w:rsid w:val="00715A1D"/>
    <w:rsid w:val="0075553D"/>
    <w:rsid w:val="00760BB0"/>
    <w:rsid w:val="0076157A"/>
    <w:rsid w:val="00784593"/>
    <w:rsid w:val="007A00EF"/>
    <w:rsid w:val="007B19EA"/>
    <w:rsid w:val="007C0A2D"/>
    <w:rsid w:val="007C27B0"/>
    <w:rsid w:val="007F300B"/>
    <w:rsid w:val="007F7D7A"/>
    <w:rsid w:val="00800F6C"/>
    <w:rsid w:val="008014C3"/>
    <w:rsid w:val="00803D02"/>
    <w:rsid w:val="0082005D"/>
    <w:rsid w:val="00850812"/>
    <w:rsid w:val="008630C4"/>
    <w:rsid w:val="00875CDB"/>
    <w:rsid w:val="00876B9A"/>
    <w:rsid w:val="008933BF"/>
    <w:rsid w:val="008951DD"/>
    <w:rsid w:val="008A10C4"/>
    <w:rsid w:val="008A49F4"/>
    <w:rsid w:val="008B0248"/>
    <w:rsid w:val="008B30B7"/>
    <w:rsid w:val="008C6108"/>
    <w:rsid w:val="008F265A"/>
    <w:rsid w:val="008F5F33"/>
    <w:rsid w:val="00906323"/>
    <w:rsid w:val="0091046A"/>
    <w:rsid w:val="00926ABD"/>
    <w:rsid w:val="00947F4E"/>
    <w:rsid w:val="00962D98"/>
    <w:rsid w:val="00966D47"/>
    <w:rsid w:val="00992312"/>
    <w:rsid w:val="00997C56"/>
    <w:rsid w:val="009C0DED"/>
    <w:rsid w:val="009D23DD"/>
    <w:rsid w:val="009D502E"/>
    <w:rsid w:val="00A256C2"/>
    <w:rsid w:val="00A37D7F"/>
    <w:rsid w:val="00A46410"/>
    <w:rsid w:val="00A5160A"/>
    <w:rsid w:val="00A57688"/>
    <w:rsid w:val="00A65C53"/>
    <w:rsid w:val="00A66DC6"/>
    <w:rsid w:val="00A84A94"/>
    <w:rsid w:val="00AD1DAA"/>
    <w:rsid w:val="00AF1E23"/>
    <w:rsid w:val="00AF7F81"/>
    <w:rsid w:val="00B01AFF"/>
    <w:rsid w:val="00B05CC7"/>
    <w:rsid w:val="00B13379"/>
    <w:rsid w:val="00B27E39"/>
    <w:rsid w:val="00B350D8"/>
    <w:rsid w:val="00B717D5"/>
    <w:rsid w:val="00B76763"/>
    <w:rsid w:val="00B7732B"/>
    <w:rsid w:val="00B879F0"/>
    <w:rsid w:val="00BC25AA"/>
    <w:rsid w:val="00BD2D6D"/>
    <w:rsid w:val="00C022E3"/>
    <w:rsid w:val="00C4712D"/>
    <w:rsid w:val="00C555C9"/>
    <w:rsid w:val="00C64E05"/>
    <w:rsid w:val="00C8236E"/>
    <w:rsid w:val="00C94F55"/>
    <w:rsid w:val="00CA7D62"/>
    <w:rsid w:val="00CB07A8"/>
    <w:rsid w:val="00CD4A57"/>
    <w:rsid w:val="00D24A48"/>
    <w:rsid w:val="00D32EB0"/>
    <w:rsid w:val="00D33604"/>
    <w:rsid w:val="00D37B08"/>
    <w:rsid w:val="00D437FF"/>
    <w:rsid w:val="00D5130C"/>
    <w:rsid w:val="00D62265"/>
    <w:rsid w:val="00D723B3"/>
    <w:rsid w:val="00D8512E"/>
    <w:rsid w:val="00DA1E58"/>
    <w:rsid w:val="00DE4EF2"/>
    <w:rsid w:val="00DE5C71"/>
    <w:rsid w:val="00DF2C0E"/>
    <w:rsid w:val="00E04DB6"/>
    <w:rsid w:val="00E06FFB"/>
    <w:rsid w:val="00E30155"/>
    <w:rsid w:val="00E63FFB"/>
    <w:rsid w:val="00E91FE1"/>
    <w:rsid w:val="00EA5E95"/>
    <w:rsid w:val="00ED4954"/>
    <w:rsid w:val="00EE0943"/>
    <w:rsid w:val="00EE33A2"/>
    <w:rsid w:val="00EE561F"/>
    <w:rsid w:val="00EF65DD"/>
    <w:rsid w:val="00F3333F"/>
    <w:rsid w:val="00F42553"/>
    <w:rsid w:val="00F67A1C"/>
    <w:rsid w:val="00F67A9B"/>
    <w:rsid w:val="00F82C5B"/>
    <w:rsid w:val="00F8555F"/>
    <w:rsid w:val="00F9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C5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c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3CD5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1"/>
    <w:rsid w:val="00A5160A"/>
    <w:rPr>
      <w:b/>
      <w:bCs/>
    </w:rPr>
  </w:style>
  <w:style w:type="character" w:customStyle="1" w:styleId="Char1">
    <w:name w:val="批注主题 Char"/>
    <w:basedOn w:val="Char0"/>
    <w:link w:val="af0"/>
    <w:rsid w:val="00A5160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</cp:revision>
  <cp:lastPrinted>1899-12-31T16:00:00Z</cp:lastPrinted>
  <dcterms:created xsi:type="dcterms:W3CDTF">2021-08-02T10:06:00Z</dcterms:created>
  <dcterms:modified xsi:type="dcterms:W3CDTF">2021-08-09T07:25:00Z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(3)R4s4RW1BSq7yWwaS3O3oyn32oAf8bWiAtqxAtc5cEqqbMy8GRYR9xPqDkGlhDTtWlI4IDj7B
05uo0F+qoDln2drV3j167EKeA6ERiig7glfZZhV0QFuCMsrwVdWJKRlhwW+dYZmF5ea46w0q
ZFA8Hgp1UfwQQnTArwE6F8frBhcLIqVX1nk8ur6JbAROqolFqdE8B8cZFH3IJ+8QMo3vkH+F
/2SESiQ6b/17uueeAj</vt:lpwstr>
  </property>
  <property fmtid="{D5CDD505-2E9C-101B-9397-08002B2CF9AE}" pid="4" name="_2015_ms_pID_7253431">
    <vt:lpwstr>W4ekVaU8jmcJy66oC0Qlk4c+KRuJaRPqzFPNDvBpT7Lbl+tgKXoFHA
9RZu4BAFHqziyBWdztbBLxT0hREHWAmwZMfzA8TpHgq/swM7JcvB/aZ0aauPTv+2zNHnquWY
aodoq6k9uq6SZ7em6KT6MTIIWzOh/GdmKA2D2U0wjHuJoRdlTME0HjSbE/n51sS4ZLgTf9Qu
Wo3rV6T16Bgw3FE+8SZpFau52LXapsf3m6hZ</vt:lpwstr>
  </property>
  <property fmtid="{D5CDD505-2E9C-101B-9397-08002B2CF9AE}" pid="5" name="_2015_ms_pID_7253432">
    <vt:lpwstr>3w==</vt:lpwstr>
  </property>
</Properties>
</file>